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0E601" w14:textId="77777777" w:rsidR="00762CFA" w:rsidRDefault="00762CFA" w:rsidP="00A125BB">
      <w:pPr>
        <w:jc w:val="center"/>
        <w:rPr>
          <w:b/>
          <w:i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A251E7" w:rsidRPr="00EC098B" w14:paraId="643F4E9C" w14:textId="77777777" w:rsidTr="001034C1">
        <w:trPr>
          <w:trHeight w:val="212"/>
        </w:trPr>
        <w:tc>
          <w:tcPr>
            <w:tcW w:w="9288" w:type="dxa"/>
            <w:shd w:val="clear" w:color="auto" w:fill="FFFFFF"/>
          </w:tcPr>
          <w:p w14:paraId="5F94A308" w14:textId="77777777" w:rsidR="00A251E7" w:rsidRPr="00220C58" w:rsidRDefault="00A251E7" w:rsidP="00220C58">
            <w:pPr>
              <w:spacing w:before="240" w:after="240"/>
              <w:jc w:val="center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220C58">
              <w:rPr>
                <w:rFonts w:ascii="Helvetica" w:hAnsi="Helvetica" w:cs="Calibri"/>
                <w:b/>
                <w:sz w:val="24"/>
                <w:szCs w:val="24"/>
              </w:rPr>
              <w:t>MALİ TEKLİF</w:t>
            </w:r>
          </w:p>
        </w:tc>
      </w:tr>
      <w:tr w:rsidR="00A251E7" w:rsidRPr="00EC098B" w14:paraId="62BE5E91" w14:textId="77777777" w:rsidTr="00220C58">
        <w:trPr>
          <w:trHeight w:val="5757"/>
        </w:trPr>
        <w:tc>
          <w:tcPr>
            <w:tcW w:w="9288" w:type="dxa"/>
            <w:shd w:val="clear" w:color="auto" w:fill="auto"/>
          </w:tcPr>
          <w:tbl>
            <w:tblPr>
              <w:tblW w:w="906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02"/>
              <w:gridCol w:w="5360"/>
            </w:tblGrid>
            <w:tr w:rsidR="00220C58" w:rsidRPr="00220C58" w14:paraId="60FD33E1" w14:textId="77777777" w:rsidTr="00515DB6">
              <w:trPr>
                <w:trHeight w:val="520"/>
              </w:trPr>
              <w:tc>
                <w:tcPr>
                  <w:tcW w:w="3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B7954E" w14:textId="77777777" w:rsidR="00220C58" w:rsidRPr="00220C58" w:rsidRDefault="00AE7C5F" w:rsidP="00220C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>Teklif Sahibinin</w:t>
                  </w:r>
                  <w:r w:rsidR="00220C58" w:rsidRPr="00220C5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 Adı:</w:t>
                  </w:r>
                </w:p>
              </w:tc>
              <w:tc>
                <w:tcPr>
                  <w:tcW w:w="5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7BAFB" w14:textId="77777777" w:rsidR="00220C58" w:rsidRPr="00220C58" w:rsidRDefault="00220C58" w:rsidP="00220C5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  <w:r w:rsidRPr="00220C58">
                    <w:rPr>
                      <w:rFonts w:eastAsia="Times New Roman" w:cs="Calibri"/>
                      <w:color w:val="000000"/>
                      <w:lang w:eastAsia="tr-TR"/>
                    </w:rPr>
                    <w:t> </w:t>
                  </w:r>
                </w:p>
              </w:tc>
            </w:tr>
            <w:tr w:rsidR="00220C58" w:rsidRPr="00220C58" w14:paraId="6EE6B6BD" w14:textId="77777777" w:rsidTr="00515DB6">
              <w:trPr>
                <w:trHeight w:val="570"/>
              </w:trPr>
              <w:tc>
                <w:tcPr>
                  <w:tcW w:w="3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BC32F3" w14:textId="77777777" w:rsidR="00220C58" w:rsidRPr="00220C58" w:rsidRDefault="00AE7C5F" w:rsidP="00220C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>Teklif Sahibinin</w:t>
                  </w:r>
                  <w:r w:rsidR="00220C58" w:rsidRPr="00220C5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 Yetkili Temsilcisi:</w:t>
                  </w:r>
                </w:p>
              </w:tc>
              <w:tc>
                <w:tcPr>
                  <w:tcW w:w="5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FB89EB" w14:textId="77777777" w:rsidR="00220C58" w:rsidRPr="00220C58" w:rsidRDefault="00220C58" w:rsidP="00220C5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  <w:r w:rsidRPr="00220C58">
                    <w:rPr>
                      <w:rFonts w:eastAsia="Times New Roman" w:cs="Calibri"/>
                      <w:color w:val="000000"/>
                      <w:lang w:eastAsia="tr-TR"/>
                    </w:rPr>
                    <w:t> </w:t>
                  </w:r>
                </w:p>
              </w:tc>
            </w:tr>
            <w:tr w:rsidR="00220C58" w:rsidRPr="00220C58" w14:paraId="055DC53D" w14:textId="77777777" w:rsidTr="00515DB6">
              <w:trPr>
                <w:trHeight w:val="408"/>
              </w:trPr>
              <w:tc>
                <w:tcPr>
                  <w:tcW w:w="3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FD5D9C" w14:textId="77777777" w:rsidR="00220C58" w:rsidRPr="00220C58" w:rsidRDefault="00AE7C5F" w:rsidP="00220C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>Teklif Sahibinin</w:t>
                  </w:r>
                  <w:r w:rsidR="00220C58" w:rsidRPr="00220C5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 Telefon Numarası:</w:t>
                  </w:r>
                </w:p>
              </w:tc>
              <w:tc>
                <w:tcPr>
                  <w:tcW w:w="5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FCE158" w14:textId="77777777" w:rsidR="00220C58" w:rsidRPr="00220C58" w:rsidRDefault="00220C58" w:rsidP="00220C5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  <w:r w:rsidRPr="00220C58">
                    <w:rPr>
                      <w:rFonts w:eastAsia="Times New Roman" w:cs="Calibri"/>
                      <w:color w:val="000000"/>
                      <w:lang w:eastAsia="tr-TR"/>
                    </w:rPr>
                    <w:t> </w:t>
                  </w:r>
                </w:p>
              </w:tc>
            </w:tr>
            <w:tr w:rsidR="00220C58" w:rsidRPr="00220C58" w14:paraId="7FAE4162" w14:textId="77777777" w:rsidTr="00515DB6">
              <w:trPr>
                <w:trHeight w:val="556"/>
              </w:trPr>
              <w:tc>
                <w:tcPr>
                  <w:tcW w:w="3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646795" w14:textId="77777777" w:rsidR="00220C58" w:rsidRPr="00220C58" w:rsidRDefault="00AE7C5F" w:rsidP="00220C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>Teklif Sahibinin</w:t>
                  </w:r>
                  <w:r w:rsidR="00220C58" w:rsidRPr="00220C5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 Faks Numarası:</w:t>
                  </w:r>
                </w:p>
              </w:tc>
              <w:tc>
                <w:tcPr>
                  <w:tcW w:w="5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E6C8B3" w14:textId="77777777" w:rsidR="00220C58" w:rsidRPr="00220C58" w:rsidRDefault="00220C58" w:rsidP="00220C5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  <w:r w:rsidRPr="00220C58">
                    <w:rPr>
                      <w:rFonts w:eastAsia="Times New Roman" w:cs="Calibri"/>
                      <w:color w:val="000000"/>
                      <w:lang w:eastAsia="tr-TR"/>
                    </w:rPr>
                    <w:t> </w:t>
                  </w:r>
                </w:p>
              </w:tc>
            </w:tr>
            <w:tr w:rsidR="00220C58" w:rsidRPr="00220C58" w14:paraId="08609EF6" w14:textId="77777777" w:rsidTr="00515DB6">
              <w:trPr>
                <w:trHeight w:val="550"/>
              </w:trPr>
              <w:tc>
                <w:tcPr>
                  <w:tcW w:w="3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F3BF2" w14:textId="77777777" w:rsidR="00220C58" w:rsidRPr="00220C58" w:rsidRDefault="00AE7C5F" w:rsidP="00220C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>Teklif Sahibinin</w:t>
                  </w:r>
                  <w:r w:rsidR="00220C58" w:rsidRPr="00220C5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 E-posta Adresi:</w:t>
                  </w:r>
                </w:p>
              </w:tc>
              <w:tc>
                <w:tcPr>
                  <w:tcW w:w="5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7B89C1" w14:textId="77777777" w:rsidR="00220C58" w:rsidRPr="00220C58" w:rsidRDefault="00220C58" w:rsidP="00220C5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  <w:r w:rsidRPr="00220C58">
                    <w:rPr>
                      <w:rFonts w:eastAsia="Times New Roman" w:cs="Calibri"/>
                      <w:color w:val="000000"/>
                      <w:lang w:eastAsia="tr-TR"/>
                    </w:rPr>
                    <w:t> </w:t>
                  </w:r>
                </w:p>
              </w:tc>
            </w:tr>
            <w:tr w:rsidR="00220C58" w:rsidRPr="00220C58" w14:paraId="30DF0C70" w14:textId="77777777" w:rsidTr="00515DB6">
              <w:trPr>
                <w:trHeight w:val="558"/>
              </w:trPr>
              <w:tc>
                <w:tcPr>
                  <w:tcW w:w="3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BF01EE" w14:textId="77777777" w:rsidR="00220C58" w:rsidRPr="00220C58" w:rsidRDefault="00AE7C5F" w:rsidP="00220C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>Teklif Sahibinin</w:t>
                  </w:r>
                  <w:r w:rsidR="00220C58" w:rsidRPr="00220C5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 xml:space="preserve"> Posta Adresi: </w:t>
                  </w:r>
                </w:p>
              </w:tc>
              <w:tc>
                <w:tcPr>
                  <w:tcW w:w="5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B9FB01" w14:textId="77777777" w:rsidR="00220C58" w:rsidRPr="00220C58" w:rsidRDefault="00220C58" w:rsidP="00220C5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  <w:r w:rsidRPr="00220C58">
                    <w:rPr>
                      <w:rFonts w:eastAsia="Times New Roman" w:cs="Calibri"/>
                      <w:color w:val="000000"/>
                      <w:lang w:eastAsia="tr-TR"/>
                    </w:rPr>
                    <w:t> </w:t>
                  </w:r>
                </w:p>
              </w:tc>
            </w:tr>
          </w:tbl>
          <w:p w14:paraId="77ECEB91" w14:textId="77777777" w:rsidR="009F4630" w:rsidRPr="00220C58" w:rsidRDefault="009F4630" w:rsidP="00A251E7">
            <w:pPr>
              <w:tabs>
                <w:tab w:val="left" w:pos="709"/>
              </w:tabs>
              <w:spacing w:before="120" w:after="240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906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80"/>
              <w:gridCol w:w="986"/>
              <w:gridCol w:w="1845"/>
              <w:gridCol w:w="253"/>
              <w:gridCol w:w="881"/>
              <w:gridCol w:w="947"/>
              <w:gridCol w:w="1652"/>
              <w:gridCol w:w="1618"/>
            </w:tblGrid>
            <w:tr w:rsidR="00473536" w:rsidRPr="002E7B61" w14:paraId="2F8448CF" w14:textId="77777777" w:rsidTr="00105B6F">
              <w:trPr>
                <w:trHeight w:val="300"/>
              </w:trPr>
              <w:tc>
                <w:tcPr>
                  <w:tcW w:w="579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5716136F" w14:textId="77777777" w:rsidR="00473536" w:rsidRPr="002E7B61" w:rsidRDefault="00473536" w:rsidP="00220C5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bCs/>
                      <w:color w:val="000000"/>
                      <w:lang w:eastAsia="tr-TR"/>
                    </w:rPr>
                  </w:pPr>
                  <w:r w:rsidRPr="002E7B61">
                    <w:rPr>
                      <w:rFonts w:eastAsia="Times New Roman" w:cs="Calibri"/>
                      <w:b/>
                      <w:bCs/>
                      <w:color w:val="000000"/>
                      <w:lang w:eastAsia="tr-TR"/>
                    </w:rPr>
                    <w:t>A</w:t>
                  </w:r>
                </w:p>
              </w:tc>
              <w:tc>
                <w:tcPr>
                  <w:tcW w:w="32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04F4699C" w14:textId="77777777" w:rsidR="00473536" w:rsidRPr="002E7B61" w:rsidRDefault="00473536" w:rsidP="00220C5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bCs/>
                      <w:color w:val="000000"/>
                      <w:lang w:eastAsia="tr-TR"/>
                    </w:rPr>
                  </w:pPr>
                  <w:r w:rsidRPr="002E7B61">
                    <w:rPr>
                      <w:rFonts w:eastAsia="Times New Roman" w:cs="Calibri"/>
                      <w:b/>
                      <w:bCs/>
                      <w:color w:val="000000"/>
                      <w:lang w:eastAsia="tr-TR"/>
                    </w:rPr>
                    <w:t>B</w:t>
                  </w:r>
                </w:p>
              </w:tc>
            </w:tr>
            <w:tr w:rsidR="00473536" w:rsidRPr="002E7B61" w14:paraId="387B4B83" w14:textId="77777777" w:rsidTr="00105B6F">
              <w:trPr>
                <w:trHeight w:val="735"/>
              </w:trPr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E9FD74" w14:textId="77777777" w:rsidR="00473536" w:rsidRPr="009F4630" w:rsidRDefault="00473536" w:rsidP="00473536">
                  <w:pPr>
                    <w:spacing w:after="0" w:line="240" w:lineRule="auto"/>
                    <w:jc w:val="center"/>
                    <w:rPr>
                      <w:rFonts w:ascii="Helvetica" w:hAnsi="Helvetica" w:cs="Calibri"/>
                      <w:sz w:val="24"/>
                      <w:szCs w:val="24"/>
                    </w:rPr>
                  </w:pPr>
                  <w:r w:rsidRPr="009F4630">
                    <w:rPr>
                      <w:rFonts w:ascii="Helvetica" w:hAnsi="Helvetica" w:cs="Calibri"/>
                      <w:sz w:val="24"/>
                      <w:szCs w:val="24"/>
                    </w:rPr>
                    <w:t>Sıra No</w:t>
                  </w:r>
                </w:p>
              </w:tc>
              <w:tc>
                <w:tcPr>
                  <w:tcW w:w="308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BACECDC" w14:textId="77777777" w:rsidR="00473536" w:rsidRPr="009F4630" w:rsidRDefault="00473536" w:rsidP="00473536">
                  <w:pPr>
                    <w:spacing w:after="0" w:line="240" w:lineRule="auto"/>
                    <w:jc w:val="center"/>
                    <w:rPr>
                      <w:rFonts w:ascii="Helvetica" w:hAnsi="Helvetica" w:cs="Calibri"/>
                      <w:sz w:val="24"/>
                      <w:szCs w:val="24"/>
                    </w:rPr>
                  </w:pPr>
                  <w:r w:rsidRPr="009F4630">
                    <w:rPr>
                      <w:rFonts w:ascii="Helvetica" w:hAnsi="Helvetica" w:cs="Calibri"/>
                      <w:sz w:val="24"/>
                      <w:szCs w:val="24"/>
                    </w:rPr>
                    <w:t>Hizmet Kaleminin Adı</w:t>
                  </w:r>
                  <w:r w:rsidR="00105B6F">
                    <w:rPr>
                      <w:rFonts w:ascii="Helvetica" w:hAnsi="Helvetica" w:cs="Calibri"/>
                      <w:sz w:val="24"/>
                      <w:szCs w:val="24"/>
                    </w:rPr>
                    <w:t xml:space="preserve">         </w:t>
                  </w:r>
                  <w:r w:rsidRPr="009F4630">
                    <w:rPr>
                      <w:rFonts w:ascii="Helvetica" w:hAnsi="Helvetica" w:cs="Calibri"/>
                      <w:sz w:val="24"/>
                      <w:szCs w:val="24"/>
                    </w:rPr>
                    <w:t xml:space="preserve"> ve Kısa Açıklaması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0783B9" w14:textId="77777777" w:rsidR="00473536" w:rsidRPr="009F4630" w:rsidRDefault="00473536" w:rsidP="00473536">
                  <w:pPr>
                    <w:spacing w:after="0" w:line="240" w:lineRule="auto"/>
                    <w:jc w:val="center"/>
                    <w:rPr>
                      <w:rFonts w:ascii="Helvetica" w:hAnsi="Helvetica" w:cs="Calibri"/>
                      <w:sz w:val="24"/>
                      <w:szCs w:val="24"/>
                    </w:rPr>
                  </w:pPr>
                  <w:r w:rsidRPr="009F4630">
                    <w:rPr>
                      <w:rFonts w:ascii="Helvetica" w:hAnsi="Helvetica" w:cs="Calibri"/>
                      <w:sz w:val="24"/>
                      <w:szCs w:val="24"/>
                    </w:rPr>
                    <w:t>Birimi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552058" w14:textId="77777777" w:rsidR="00473536" w:rsidRPr="009F4630" w:rsidRDefault="00473536" w:rsidP="00473536">
                  <w:pPr>
                    <w:spacing w:after="0" w:line="240" w:lineRule="auto"/>
                    <w:jc w:val="center"/>
                    <w:rPr>
                      <w:rFonts w:ascii="Helvetica" w:hAnsi="Helvetica" w:cs="Calibri"/>
                      <w:sz w:val="24"/>
                      <w:szCs w:val="24"/>
                    </w:rPr>
                  </w:pPr>
                  <w:r w:rsidRPr="009F4630">
                    <w:rPr>
                      <w:rFonts w:ascii="Helvetica" w:hAnsi="Helvetica" w:cs="Calibri"/>
                      <w:sz w:val="24"/>
                      <w:szCs w:val="24"/>
                    </w:rPr>
                    <w:t>Miktarı</w:t>
                  </w:r>
                </w:p>
              </w:tc>
              <w:tc>
                <w:tcPr>
                  <w:tcW w:w="1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FC6A0C8" w14:textId="77777777" w:rsidR="00473536" w:rsidRPr="009F4630" w:rsidRDefault="00473536" w:rsidP="00473536">
                  <w:pPr>
                    <w:spacing w:after="0" w:line="240" w:lineRule="auto"/>
                    <w:jc w:val="center"/>
                    <w:rPr>
                      <w:rFonts w:ascii="Helvetica" w:hAnsi="Helvetica" w:cs="Calibri"/>
                      <w:sz w:val="24"/>
                      <w:szCs w:val="24"/>
                    </w:rPr>
                  </w:pPr>
                  <w:r w:rsidRPr="009F4630">
                    <w:rPr>
                      <w:rFonts w:ascii="Helvetica" w:hAnsi="Helvetica" w:cs="Calibri"/>
                      <w:sz w:val="24"/>
                      <w:szCs w:val="24"/>
                    </w:rPr>
                    <w:t>Teklif Edilen Birim Fiyat</w:t>
                  </w:r>
                </w:p>
              </w:tc>
              <w:tc>
                <w:tcPr>
                  <w:tcW w:w="1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12DB7E" w14:textId="77777777" w:rsidR="00473536" w:rsidRPr="009F4630" w:rsidRDefault="00473536" w:rsidP="00473536">
                  <w:pPr>
                    <w:spacing w:after="0" w:line="240" w:lineRule="auto"/>
                    <w:jc w:val="center"/>
                    <w:rPr>
                      <w:rFonts w:ascii="Helvetica" w:hAnsi="Helvetica" w:cs="Calibri"/>
                      <w:sz w:val="24"/>
                      <w:szCs w:val="24"/>
                    </w:rPr>
                  </w:pPr>
                  <w:r w:rsidRPr="009F4630">
                    <w:rPr>
                      <w:rFonts w:ascii="Helvetica" w:hAnsi="Helvetica" w:cs="Calibri"/>
                      <w:sz w:val="24"/>
                      <w:szCs w:val="24"/>
                    </w:rPr>
                    <w:t>Toplam Tutarı</w:t>
                  </w:r>
                </w:p>
              </w:tc>
            </w:tr>
            <w:tr w:rsidR="00473536" w:rsidRPr="002E7B61" w14:paraId="06F0C8BD" w14:textId="77777777" w:rsidTr="00105B6F">
              <w:trPr>
                <w:trHeight w:val="779"/>
              </w:trPr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D0CB927" w14:textId="77777777" w:rsidR="00473536" w:rsidRPr="002E7B61" w:rsidRDefault="00473536" w:rsidP="00473536">
                  <w:pPr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308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</w:tcPr>
                <w:p w14:paraId="1C2801D5" w14:textId="77777777" w:rsidR="00473536" w:rsidRPr="002E7B61" w:rsidRDefault="00473536" w:rsidP="00473536">
                  <w:pPr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5DB1B2D" w14:textId="77777777" w:rsidR="00473536" w:rsidRPr="002E7B61" w:rsidRDefault="00473536" w:rsidP="00473536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1AE5C2D" w14:textId="77777777" w:rsidR="00473536" w:rsidRPr="002E7B61" w:rsidRDefault="00473536" w:rsidP="00473536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1912E11F" w14:textId="77777777" w:rsidR="00473536" w:rsidRPr="002E7B61" w:rsidRDefault="00473536" w:rsidP="00473536">
                  <w:pPr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  <w:r w:rsidRPr="002E7B61">
                    <w:rPr>
                      <w:rFonts w:eastAsia="Times New Roman" w:cs="Calibri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1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5333A4" w14:textId="77777777" w:rsidR="00473536" w:rsidRPr="002E7B61" w:rsidRDefault="00473536" w:rsidP="00473536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  <w:r w:rsidRPr="002E7B61">
                    <w:rPr>
                      <w:rFonts w:eastAsia="Times New Roman" w:cs="Calibri"/>
                      <w:color w:val="000000"/>
                      <w:lang w:eastAsia="tr-TR"/>
                    </w:rPr>
                    <w:t> </w:t>
                  </w:r>
                </w:p>
              </w:tc>
            </w:tr>
            <w:tr w:rsidR="00473536" w:rsidRPr="002E7B61" w14:paraId="018DA68B" w14:textId="77777777" w:rsidTr="00105B6F">
              <w:trPr>
                <w:trHeight w:val="454"/>
              </w:trPr>
              <w:tc>
                <w:tcPr>
                  <w:tcW w:w="1866" w:type="dxa"/>
                  <w:gridSpan w:val="2"/>
                  <w:tcBorders>
                    <w:top w:val="single" w:sz="4" w:space="0" w:color="auto"/>
                  </w:tcBorders>
                  <w:noWrap/>
                  <w:vAlign w:val="bottom"/>
                </w:tcPr>
                <w:p w14:paraId="5E51A9F0" w14:textId="77777777" w:rsidR="00473536" w:rsidRPr="002E7B61" w:rsidRDefault="00473536" w:rsidP="00473536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845" w:type="dxa"/>
                  <w:tcBorders>
                    <w:top w:val="single" w:sz="4" w:space="0" w:color="auto"/>
                  </w:tcBorders>
                  <w:vAlign w:val="bottom"/>
                </w:tcPr>
                <w:p w14:paraId="7DF14DA0" w14:textId="77777777" w:rsidR="00473536" w:rsidRPr="002E7B61" w:rsidRDefault="00473536" w:rsidP="00473536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right w:val="single" w:sz="4" w:space="0" w:color="000000"/>
                  </w:tcBorders>
                  <w:vAlign w:val="bottom"/>
                </w:tcPr>
                <w:p w14:paraId="2D3BF37B" w14:textId="77777777" w:rsidR="00473536" w:rsidRPr="002E7B61" w:rsidRDefault="00473536" w:rsidP="00473536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25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bottom"/>
                </w:tcPr>
                <w:p w14:paraId="6FF86F00" w14:textId="77777777" w:rsidR="00473536" w:rsidRPr="002E7B61" w:rsidRDefault="00473536" w:rsidP="00473536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</w:pPr>
                  <w:r w:rsidRPr="002E7B61"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  <w:t>Ara Toplam (K.D.V Hariç)</w:t>
                  </w:r>
                </w:p>
              </w:tc>
              <w:tc>
                <w:tcPr>
                  <w:tcW w:w="16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8C7517B" w14:textId="77777777" w:rsidR="00473536" w:rsidRPr="002E7B61" w:rsidRDefault="00473536" w:rsidP="00473536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</w:tr>
            <w:tr w:rsidR="00473536" w:rsidRPr="002E7B61" w14:paraId="1ED20A81" w14:textId="77777777" w:rsidTr="00105B6F">
              <w:trPr>
                <w:trHeight w:val="416"/>
              </w:trPr>
              <w:tc>
                <w:tcPr>
                  <w:tcW w:w="1866" w:type="dxa"/>
                  <w:gridSpan w:val="2"/>
                  <w:noWrap/>
                  <w:vAlign w:val="bottom"/>
                </w:tcPr>
                <w:p w14:paraId="323AC138" w14:textId="77777777" w:rsidR="00473536" w:rsidRPr="002E7B61" w:rsidRDefault="00473536" w:rsidP="00473536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845" w:type="dxa"/>
                  <w:vAlign w:val="bottom"/>
                </w:tcPr>
                <w:p w14:paraId="131346F5" w14:textId="77777777" w:rsidR="00473536" w:rsidRPr="002E7B61" w:rsidRDefault="00473536" w:rsidP="00473536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right w:val="single" w:sz="4" w:space="0" w:color="000000"/>
                  </w:tcBorders>
                  <w:vAlign w:val="bottom"/>
                </w:tcPr>
                <w:p w14:paraId="6595DA2A" w14:textId="77777777" w:rsidR="00473536" w:rsidRPr="002E7B61" w:rsidRDefault="00473536" w:rsidP="00473536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25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bottom"/>
                </w:tcPr>
                <w:p w14:paraId="40DF6572" w14:textId="77777777" w:rsidR="00473536" w:rsidRPr="002E7B61" w:rsidRDefault="00473536" w:rsidP="00220C5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</w:pPr>
                  <w:r w:rsidRPr="002E7B61"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  <w:t>KDV</w:t>
                  </w:r>
                  <w:r w:rsidR="00515DB6"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  <w:t xml:space="preserve"> (% ..... )</w:t>
                  </w:r>
                </w:p>
              </w:tc>
              <w:tc>
                <w:tcPr>
                  <w:tcW w:w="16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543A306" w14:textId="77777777" w:rsidR="00473536" w:rsidRPr="002E7B61" w:rsidRDefault="00473536" w:rsidP="00473536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</w:tr>
            <w:tr w:rsidR="00473536" w:rsidRPr="002E7B61" w14:paraId="0B4719FD" w14:textId="77777777" w:rsidTr="00105B6F">
              <w:trPr>
                <w:trHeight w:val="410"/>
              </w:trPr>
              <w:tc>
                <w:tcPr>
                  <w:tcW w:w="1866" w:type="dxa"/>
                  <w:gridSpan w:val="2"/>
                  <w:noWrap/>
                  <w:vAlign w:val="bottom"/>
                </w:tcPr>
                <w:p w14:paraId="7AE9AADC" w14:textId="77777777" w:rsidR="00473536" w:rsidRPr="002E7B61" w:rsidRDefault="00473536" w:rsidP="00473536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845" w:type="dxa"/>
                  <w:vAlign w:val="bottom"/>
                </w:tcPr>
                <w:p w14:paraId="714CBC5F" w14:textId="77777777" w:rsidR="00473536" w:rsidRPr="002E7B61" w:rsidRDefault="00473536" w:rsidP="00473536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right w:val="single" w:sz="4" w:space="0" w:color="000000"/>
                  </w:tcBorders>
                  <w:vAlign w:val="bottom"/>
                </w:tcPr>
                <w:p w14:paraId="27E36B7E" w14:textId="77777777" w:rsidR="00473536" w:rsidRPr="002E7B61" w:rsidRDefault="00473536" w:rsidP="00473536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25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bottom"/>
                </w:tcPr>
                <w:p w14:paraId="5A9F98AA" w14:textId="77777777" w:rsidR="00473536" w:rsidRPr="002E7B61" w:rsidRDefault="00473536" w:rsidP="00473536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</w:pPr>
                  <w:r w:rsidRPr="002E7B61"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  <w:t>TOPLAM (</w:t>
                  </w:r>
                  <w:r w:rsidRPr="002E7B61">
                    <w:rPr>
                      <w:rFonts w:ascii="AbakuTLSymSans" w:eastAsia="Times New Roman" w:hAnsi="AbakuTLSymSans" w:cs="Calibri"/>
                      <w:b/>
                      <w:color w:val="000000"/>
                      <w:lang w:eastAsia="tr-TR"/>
                    </w:rPr>
                    <w:t>¨</w:t>
                  </w:r>
                  <w:r w:rsidRPr="002E7B61">
                    <w:rPr>
                      <w:rFonts w:eastAsia="Times New Roman" w:cs="Calibri"/>
                      <w:b/>
                      <w:color w:val="000000"/>
                      <w:lang w:eastAsia="tr-TR"/>
                    </w:rPr>
                    <w:t>)</w:t>
                  </w:r>
                </w:p>
              </w:tc>
              <w:tc>
                <w:tcPr>
                  <w:tcW w:w="16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7B08E12" w14:textId="77777777" w:rsidR="00473536" w:rsidRPr="002E7B61" w:rsidRDefault="00473536" w:rsidP="00473536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</w:tr>
          </w:tbl>
          <w:p w14:paraId="41BCC365" w14:textId="77777777" w:rsidR="009F4630" w:rsidRDefault="009F4630" w:rsidP="009F4630">
            <w:pPr>
              <w:spacing w:after="0"/>
              <w:ind w:left="714"/>
              <w:jc w:val="both"/>
              <w:rPr>
                <w:rFonts w:ascii="Helvetica" w:hAnsi="Helvetica" w:cs="Calibri"/>
                <w:sz w:val="24"/>
                <w:szCs w:val="24"/>
              </w:rPr>
            </w:pPr>
          </w:p>
          <w:p w14:paraId="01A0D449" w14:textId="77777777" w:rsidR="00220C58" w:rsidRPr="009F4630" w:rsidRDefault="00220C58" w:rsidP="00105B6F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Helvetica" w:hAnsi="Helvetica" w:cs="Calibri"/>
                <w:sz w:val="24"/>
                <w:szCs w:val="24"/>
              </w:rPr>
            </w:pPr>
            <w:r w:rsidRPr="009F4630">
              <w:rPr>
                <w:rFonts w:ascii="Helvetica" w:hAnsi="Helvetica" w:cs="Calibri"/>
                <w:sz w:val="24"/>
                <w:szCs w:val="24"/>
              </w:rPr>
              <w:t>Açık adres, kaşe imza olmayan ve silinti, kazıntı olan teklifler değerlendirmeye alınmaz.</w:t>
            </w:r>
          </w:p>
          <w:p w14:paraId="11FC98CA" w14:textId="77777777" w:rsidR="00220C58" w:rsidRPr="009F4630" w:rsidRDefault="00220C58" w:rsidP="00105B6F">
            <w:pPr>
              <w:spacing w:after="0" w:line="240" w:lineRule="auto"/>
              <w:ind w:left="714"/>
              <w:jc w:val="both"/>
              <w:rPr>
                <w:rFonts w:ascii="Helvetica" w:hAnsi="Helvetica" w:cs="Calibri"/>
                <w:sz w:val="24"/>
                <w:szCs w:val="24"/>
              </w:rPr>
            </w:pPr>
          </w:p>
          <w:p w14:paraId="227E2D91" w14:textId="77777777" w:rsidR="00220C58" w:rsidRPr="009F4630" w:rsidRDefault="00220C58" w:rsidP="00105B6F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Helvetica" w:hAnsi="Helvetica" w:cs="Calibri"/>
                <w:sz w:val="24"/>
                <w:szCs w:val="24"/>
              </w:rPr>
            </w:pPr>
            <w:r w:rsidRPr="009F4630">
              <w:rPr>
                <w:rFonts w:ascii="Helvetica" w:hAnsi="Helvetica" w:cs="Calibri"/>
                <w:sz w:val="24"/>
                <w:szCs w:val="24"/>
              </w:rPr>
              <w:t xml:space="preserve">Teklif </w:t>
            </w:r>
            <w:r w:rsidR="00515DB6">
              <w:rPr>
                <w:rFonts w:ascii="Helvetica" w:hAnsi="Helvetica" w:cs="Calibri"/>
                <w:sz w:val="24"/>
                <w:szCs w:val="24"/>
              </w:rPr>
              <w:t>sahibi</w:t>
            </w:r>
            <w:r w:rsidRPr="009F4630">
              <w:rPr>
                <w:rFonts w:ascii="Helvetica" w:hAnsi="Helvetica" w:cs="Calibri"/>
                <w:sz w:val="24"/>
                <w:szCs w:val="24"/>
              </w:rPr>
              <w:t xml:space="preserve"> belirlenmiş olan teknik şartları ve bundan doğacak tüm sorumlulukları peşinen kabul etmiş sayılır.</w:t>
            </w:r>
          </w:p>
          <w:p w14:paraId="5DA6CAC9" w14:textId="77777777" w:rsidR="00A251E7" w:rsidRPr="000E4B07" w:rsidRDefault="00A251E7" w:rsidP="00A251E7">
            <w:pPr>
              <w:tabs>
                <w:tab w:val="left" w:pos="709"/>
              </w:tabs>
              <w:spacing w:before="120" w:after="120"/>
              <w:jc w:val="both"/>
              <w:rPr>
                <w:rFonts w:ascii="Helvetica" w:hAnsi="Helvetica" w:cs="Calibri"/>
                <w:szCs w:val="24"/>
              </w:rPr>
            </w:pPr>
          </w:p>
        </w:tc>
      </w:tr>
    </w:tbl>
    <w:p w14:paraId="3C3EC53B" w14:textId="77777777" w:rsidR="009F4630" w:rsidRDefault="009F4630" w:rsidP="00A251E7">
      <w:pPr>
        <w:tabs>
          <w:tab w:val="left" w:pos="709"/>
        </w:tabs>
        <w:spacing w:before="120" w:after="120"/>
        <w:rPr>
          <w:rFonts w:ascii="Helvetica" w:hAnsi="Helvetica" w:cs="Calibri"/>
          <w:sz w:val="24"/>
          <w:szCs w:val="24"/>
        </w:rPr>
        <w:sectPr w:rsidR="009F4630" w:rsidSect="00515DB6">
          <w:headerReference w:type="default" r:id="rId8"/>
          <w:type w:val="continuous"/>
          <w:pgSz w:w="11906" w:h="16838"/>
          <w:pgMar w:top="1417" w:right="849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251E7" w:rsidRPr="00EC098B" w14:paraId="32EDFE3B" w14:textId="77777777" w:rsidTr="009F4630">
        <w:trPr>
          <w:trHeight w:val="2260"/>
        </w:trPr>
        <w:tc>
          <w:tcPr>
            <w:tcW w:w="9288" w:type="dxa"/>
            <w:shd w:val="clear" w:color="auto" w:fill="auto"/>
          </w:tcPr>
          <w:p w14:paraId="4F213921" w14:textId="77777777" w:rsidR="00220C58" w:rsidRPr="009F4630" w:rsidRDefault="00220C58" w:rsidP="00A251E7">
            <w:pPr>
              <w:tabs>
                <w:tab w:val="left" w:pos="709"/>
              </w:tabs>
              <w:spacing w:before="120" w:after="120"/>
              <w:rPr>
                <w:rFonts w:ascii="Helvetica" w:hAnsi="Helvetica" w:cs="Calibri"/>
                <w:sz w:val="24"/>
                <w:szCs w:val="24"/>
              </w:rPr>
            </w:pPr>
            <w:r w:rsidRPr="009F4630">
              <w:rPr>
                <w:rFonts w:ascii="Helvetica" w:hAnsi="Helvetica" w:cs="Calibri"/>
                <w:sz w:val="24"/>
                <w:szCs w:val="24"/>
              </w:rPr>
              <w:t>Yukarıda belirtilen idari ve teknik şartnameye uyacağımızı taahhüt eder, teklifimizin kabulünü arz ederiz.</w:t>
            </w:r>
            <w:r w:rsidRPr="009F4630">
              <w:rPr>
                <w:rFonts w:ascii="Helvetica" w:hAnsi="Helvetica" w:cs="Calibri"/>
                <w:sz w:val="24"/>
                <w:szCs w:val="24"/>
              </w:rPr>
              <w:tab/>
            </w:r>
          </w:p>
          <w:p w14:paraId="489998E1" w14:textId="77777777" w:rsidR="00A251E7" w:rsidRDefault="00AE7C5F" w:rsidP="00A251E7">
            <w:pPr>
              <w:tabs>
                <w:tab w:val="left" w:pos="709"/>
              </w:tabs>
              <w:spacing w:before="120" w:after="120"/>
              <w:rPr>
                <w:rFonts w:ascii="Times New Roman" w:hAnsi="Times New Roman"/>
                <w:b/>
                <w:i/>
                <w:szCs w:val="24"/>
              </w:rPr>
            </w:pPr>
            <w:r>
              <w:rPr>
                <w:rFonts w:ascii="Times New Roman" w:hAnsi="Times New Roman"/>
                <w:b/>
                <w:i/>
                <w:szCs w:val="24"/>
              </w:rPr>
              <w:t>Teklif Sahibinin</w:t>
            </w:r>
            <w:r w:rsidR="00A251E7" w:rsidRPr="00FB7F37">
              <w:rPr>
                <w:rFonts w:ascii="Times New Roman" w:hAnsi="Times New Roman"/>
                <w:b/>
                <w:i/>
                <w:szCs w:val="24"/>
              </w:rPr>
              <w:t xml:space="preserve"> Kaşesi                                                                                      Yetkili Kişi ve İmzası</w:t>
            </w:r>
          </w:p>
          <w:p w14:paraId="478ACD2C" w14:textId="77777777" w:rsidR="00220C58" w:rsidRPr="00EC098B" w:rsidRDefault="00220C58" w:rsidP="00A251E7">
            <w:pPr>
              <w:tabs>
                <w:tab w:val="left" w:pos="709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3EF0D4" w14:textId="77777777" w:rsidR="00762CFA" w:rsidRDefault="00762CFA" w:rsidP="0036488C">
      <w:pPr>
        <w:jc w:val="center"/>
        <w:rPr>
          <w:b/>
          <w:i/>
          <w:sz w:val="24"/>
        </w:rPr>
      </w:pPr>
    </w:p>
    <w:sectPr w:rsidR="00762CFA" w:rsidSect="00800AC7">
      <w:head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B2A3F" w14:textId="77777777" w:rsidR="00957635" w:rsidRDefault="00957635" w:rsidP="00D66B3F">
      <w:pPr>
        <w:spacing w:after="0" w:line="240" w:lineRule="auto"/>
      </w:pPr>
      <w:r>
        <w:separator/>
      </w:r>
    </w:p>
  </w:endnote>
  <w:endnote w:type="continuationSeparator" w:id="0">
    <w:p w14:paraId="0FB6670A" w14:textId="77777777" w:rsidR="00957635" w:rsidRDefault="00957635" w:rsidP="00D66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bakuTLSymSans">
    <w:altName w:val="Cambria Math"/>
    <w:charset w:val="A2"/>
    <w:family w:val="auto"/>
    <w:pitch w:val="variable"/>
    <w:sig w:usb0="8000006F" w:usb1="00000100" w:usb2="00000000" w:usb3="00000000" w:csb0="0000001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EEF93" w14:textId="77777777" w:rsidR="00957635" w:rsidRDefault="00957635" w:rsidP="00D66B3F">
      <w:pPr>
        <w:spacing w:after="0" w:line="240" w:lineRule="auto"/>
      </w:pPr>
      <w:r>
        <w:separator/>
      </w:r>
    </w:p>
  </w:footnote>
  <w:footnote w:type="continuationSeparator" w:id="0">
    <w:p w14:paraId="594C2D33" w14:textId="77777777" w:rsidR="00957635" w:rsidRDefault="00957635" w:rsidP="00D66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7C253" w14:textId="0C76865C" w:rsidR="00473536" w:rsidRPr="001034C1" w:rsidRDefault="002A0B88" w:rsidP="00800AC7">
    <w:pPr>
      <w:pStyle w:val="stbilgi"/>
      <w:tabs>
        <w:tab w:val="left" w:pos="8715"/>
      </w:tabs>
      <w:jc w:val="right"/>
      <w:rPr>
        <w:rFonts w:ascii="Helvetica" w:hAnsi="Helvetica" w:cs="Calibri"/>
        <w:b/>
        <w:color w:val="000000"/>
        <w:sz w:val="24"/>
        <w:szCs w:val="24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699C8C2B" wp14:editId="0B31B196">
          <wp:simplePos x="0" y="0"/>
          <wp:positionH relativeFrom="column">
            <wp:posOffset>-937895</wp:posOffset>
          </wp:positionH>
          <wp:positionV relativeFrom="paragraph">
            <wp:posOffset>-426720</wp:posOffset>
          </wp:positionV>
          <wp:extent cx="7559675" cy="10692130"/>
          <wp:effectExtent l="0" t="0" r="0" b="0"/>
          <wp:wrapNone/>
          <wp:docPr id="21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00567">
      <w:rPr>
        <w:rFonts w:ascii="Helvetica" w:hAnsi="Helvetica" w:cs="Calibri"/>
        <w:b/>
        <w:color w:val="000000"/>
        <w:sz w:val="24"/>
        <w:szCs w:val="24"/>
      </w:rPr>
      <w:t>TR72/24</w:t>
    </w:r>
    <w:r w:rsidR="00D77C55" w:rsidRPr="001034C1">
      <w:rPr>
        <w:rFonts w:ascii="Helvetica" w:hAnsi="Helvetica" w:cs="Calibri"/>
        <w:b/>
        <w:color w:val="000000"/>
        <w:sz w:val="24"/>
        <w:szCs w:val="24"/>
      </w:rPr>
      <w:t>/FZD</w:t>
    </w:r>
    <w:r w:rsidR="00A939AD">
      <w:rPr>
        <w:rFonts w:ascii="Helvetica" w:hAnsi="Helvetica" w:cs="Calibri"/>
        <w:b/>
        <w:color w:val="000000"/>
        <w:sz w:val="24"/>
        <w:szCs w:val="24"/>
      </w:rPr>
      <w:t>-I</w:t>
    </w:r>
    <w:r w:rsidR="00D77C55" w:rsidRPr="001034C1">
      <w:rPr>
        <w:rFonts w:ascii="Helvetica" w:hAnsi="Helvetica" w:cs="Calibri"/>
        <w:b/>
        <w:color w:val="000000"/>
        <w:sz w:val="24"/>
        <w:szCs w:val="24"/>
      </w:rPr>
      <w:t>_</w:t>
    </w:r>
    <w:r w:rsidR="00473536" w:rsidRPr="001034C1">
      <w:rPr>
        <w:rFonts w:ascii="Helvetica" w:hAnsi="Helvetica" w:cs="Calibri"/>
        <w:b/>
        <w:color w:val="000000"/>
        <w:sz w:val="24"/>
        <w:szCs w:val="24"/>
      </w:rPr>
      <w:t>EK E</w:t>
    </w:r>
    <w:r w:rsidR="00B529DA" w:rsidRPr="001034C1">
      <w:rPr>
        <w:rFonts w:ascii="Helvetica" w:hAnsi="Helvetica" w:cs="Calibri"/>
        <w:b/>
        <w:color w:val="000000"/>
        <w:sz w:val="24"/>
        <w:szCs w:val="24"/>
      </w:rPr>
      <w:t>6</w:t>
    </w:r>
  </w:p>
  <w:p w14:paraId="06D6EB08" w14:textId="77777777" w:rsidR="00473536" w:rsidRDefault="0047353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1920D" w14:textId="607A1E32" w:rsidR="009F4630" w:rsidRPr="00800AC7" w:rsidRDefault="002A0B88" w:rsidP="00800AC7">
    <w:pPr>
      <w:pStyle w:val="stbilgi"/>
      <w:tabs>
        <w:tab w:val="left" w:pos="8715"/>
      </w:tabs>
      <w:jc w:val="right"/>
      <w:rPr>
        <w:rFonts w:ascii="Helvetica" w:hAnsi="Helvetica" w:cs="Calibri"/>
        <w:b/>
        <w:color w:val="C00000"/>
        <w:sz w:val="24"/>
        <w:szCs w:val="2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55334623" wp14:editId="3CA3517E">
              <wp:simplePos x="0" y="0"/>
              <wp:positionH relativeFrom="column">
                <wp:posOffset>-207010</wp:posOffset>
              </wp:positionH>
              <wp:positionV relativeFrom="paragraph">
                <wp:posOffset>731519</wp:posOffset>
              </wp:positionV>
              <wp:extent cx="6141720" cy="0"/>
              <wp:effectExtent l="0" t="19050" r="30480" b="1905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4172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8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8E9848" id="Line 4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6.3pt,57.6pt" to="467.3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" strokecolor="maroon" strokeweight="4.5pt">
              <v:stroke linestyle="thinThick"/>
            </v:line>
          </w:pict>
        </mc:Fallback>
      </mc:AlternateContent>
    </w:r>
    <w:r w:rsidR="009F4630" w:rsidRPr="00BE70ED">
      <w:rPr>
        <w:rFonts w:ascii="Helvetica" w:hAnsi="Helvetica" w:cs="Calibri"/>
        <w:b/>
        <w:color w:val="C00000"/>
        <w:sz w:val="24"/>
        <w:szCs w:val="24"/>
      </w:rPr>
      <w:t>EK E</w:t>
    </w:r>
    <w:r w:rsidR="009F4630">
      <w:rPr>
        <w:rFonts w:ascii="Helvetica" w:hAnsi="Helvetica" w:cs="Calibri"/>
        <w:b/>
        <w:color w:val="C00000"/>
        <w:sz w:val="24"/>
        <w:szCs w:val="24"/>
      </w:rPr>
      <w:t>6</w:t>
    </w:r>
  </w:p>
  <w:p w14:paraId="536CED30" w14:textId="77777777" w:rsidR="009F4630" w:rsidRDefault="009F463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54BF3"/>
    <w:multiLevelType w:val="hybridMultilevel"/>
    <w:tmpl w:val="E95E47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 w16cid:durableId="389035024">
    <w:abstractNumId w:val="0"/>
  </w:num>
  <w:num w:numId="2" w16cid:durableId="20193832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EAD"/>
    <w:rsid w:val="0001692C"/>
    <w:rsid w:val="0002666A"/>
    <w:rsid w:val="00036C4A"/>
    <w:rsid w:val="000C72A2"/>
    <w:rsid w:val="000F21BF"/>
    <w:rsid w:val="001034C1"/>
    <w:rsid w:val="00105B6F"/>
    <w:rsid w:val="00133920"/>
    <w:rsid w:val="001B081C"/>
    <w:rsid w:val="001B6030"/>
    <w:rsid w:val="00204955"/>
    <w:rsid w:val="00220C58"/>
    <w:rsid w:val="002A0B88"/>
    <w:rsid w:val="00323FB9"/>
    <w:rsid w:val="0036488C"/>
    <w:rsid w:val="00384038"/>
    <w:rsid w:val="00391E39"/>
    <w:rsid w:val="003B6A44"/>
    <w:rsid w:val="00410605"/>
    <w:rsid w:val="004138A9"/>
    <w:rsid w:val="00473536"/>
    <w:rsid w:val="00492CA6"/>
    <w:rsid w:val="004940BE"/>
    <w:rsid w:val="004D540D"/>
    <w:rsid w:val="004E1481"/>
    <w:rsid w:val="00515634"/>
    <w:rsid w:val="00515DB6"/>
    <w:rsid w:val="0056282E"/>
    <w:rsid w:val="005660D9"/>
    <w:rsid w:val="0058647D"/>
    <w:rsid w:val="005A4FFA"/>
    <w:rsid w:val="005C7BB4"/>
    <w:rsid w:val="00632C4F"/>
    <w:rsid w:val="00720113"/>
    <w:rsid w:val="00762CFA"/>
    <w:rsid w:val="0077752F"/>
    <w:rsid w:val="0079280D"/>
    <w:rsid w:val="007E0432"/>
    <w:rsid w:val="00800567"/>
    <w:rsid w:val="00800AC7"/>
    <w:rsid w:val="00893F4F"/>
    <w:rsid w:val="008D571E"/>
    <w:rsid w:val="009359BE"/>
    <w:rsid w:val="00936473"/>
    <w:rsid w:val="00957635"/>
    <w:rsid w:val="0096742E"/>
    <w:rsid w:val="009E6EAD"/>
    <w:rsid w:val="009F4630"/>
    <w:rsid w:val="00A125BB"/>
    <w:rsid w:val="00A251E7"/>
    <w:rsid w:val="00A546EB"/>
    <w:rsid w:val="00A939AD"/>
    <w:rsid w:val="00AC5D76"/>
    <w:rsid w:val="00AE7C5F"/>
    <w:rsid w:val="00B4614F"/>
    <w:rsid w:val="00B529DA"/>
    <w:rsid w:val="00B809D5"/>
    <w:rsid w:val="00BA53AF"/>
    <w:rsid w:val="00BE70ED"/>
    <w:rsid w:val="00BF2385"/>
    <w:rsid w:val="00BF4DDC"/>
    <w:rsid w:val="00C02997"/>
    <w:rsid w:val="00C77B73"/>
    <w:rsid w:val="00CA33C0"/>
    <w:rsid w:val="00CA4B54"/>
    <w:rsid w:val="00CB0C44"/>
    <w:rsid w:val="00D04C2F"/>
    <w:rsid w:val="00D66B3F"/>
    <w:rsid w:val="00D77C55"/>
    <w:rsid w:val="00E2700C"/>
    <w:rsid w:val="00E43032"/>
    <w:rsid w:val="00E62F0B"/>
    <w:rsid w:val="00E63303"/>
    <w:rsid w:val="00E70A77"/>
    <w:rsid w:val="00F37B8A"/>
    <w:rsid w:val="00F8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B7FC2"/>
  <w15:chartTrackingRefBased/>
  <w15:docId w15:val="{DD570F8C-D2EB-49B4-9794-ADF12A8DD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D66B3F"/>
    <w:pPr>
      <w:widowControl w:val="0"/>
      <w:tabs>
        <w:tab w:val="left" w:pos="-720"/>
      </w:tabs>
      <w:suppressAutoHyphens/>
      <w:snapToGrid w:val="0"/>
      <w:spacing w:after="0" w:line="240" w:lineRule="auto"/>
      <w:jc w:val="center"/>
    </w:pPr>
    <w:rPr>
      <w:rFonts w:ascii="Times New Roman" w:eastAsia="Times New Roman" w:hAnsi="Times New Roman"/>
      <w:b/>
      <w:sz w:val="48"/>
      <w:szCs w:val="20"/>
      <w:lang w:val="en-US"/>
    </w:rPr>
  </w:style>
  <w:style w:type="character" w:customStyle="1" w:styleId="KonuBalChar">
    <w:name w:val="Konu Başlığı Char"/>
    <w:link w:val="KonuBal"/>
    <w:rsid w:val="00D66B3F"/>
    <w:rPr>
      <w:rFonts w:ascii="Times New Roman" w:eastAsia="Times New Roman" w:hAnsi="Times New Roman"/>
      <w:b/>
      <w:sz w:val="48"/>
      <w:lang w:val="en-US" w:eastAsia="en-US"/>
    </w:rPr>
  </w:style>
  <w:style w:type="paragraph" w:customStyle="1" w:styleId="SubTitle1">
    <w:name w:val="SubTitle 1"/>
    <w:basedOn w:val="Normal"/>
    <w:next w:val="Normal"/>
    <w:rsid w:val="00D66B3F"/>
    <w:pPr>
      <w:snapToGrid w:val="0"/>
      <w:spacing w:after="240" w:line="240" w:lineRule="auto"/>
      <w:jc w:val="center"/>
    </w:pPr>
    <w:rPr>
      <w:rFonts w:ascii="Times New Roman" w:eastAsia="Times New Roman" w:hAnsi="Times New Roman"/>
      <w:b/>
      <w:sz w:val="40"/>
      <w:szCs w:val="20"/>
      <w:lang w:val="en-GB"/>
    </w:rPr>
  </w:style>
  <w:style w:type="paragraph" w:styleId="stbilgi">
    <w:name w:val="Üstbilgi"/>
    <w:basedOn w:val="Normal"/>
    <w:link w:val="stbilgiChar"/>
    <w:uiPriority w:val="99"/>
    <w:unhideWhenUsed/>
    <w:rsid w:val="00D66B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D66B3F"/>
    <w:rPr>
      <w:sz w:val="22"/>
      <w:szCs w:val="22"/>
      <w:lang w:eastAsia="en-US"/>
    </w:rPr>
  </w:style>
  <w:style w:type="paragraph" w:styleId="Altbilgi">
    <w:name w:val="Altbilgi"/>
    <w:basedOn w:val="Normal"/>
    <w:link w:val="AltbilgiChar"/>
    <w:uiPriority w:val="99"/>
    <w:unhideWhenUsed/>
    <w:rsid w:val="00D66B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66B3F"/>
    <w:rPr>
      <w:sz w:val="22"/>
      <w:szCs w:val="22"/>
      <w:lang w:eastAsia="en-US"/>
    </w:rPr>
  </w:style>
  <w:style w:type="paragraph" w:customStyle="1" w:styleId="BP1">
    <w:name w:val="BP1"/>
    <w:basedOn w:val="Normal"/>
    <w:next w:val="Normal"/>
    <w:rsid w:val="00A125BB"/>
    <w:pPr>
      <w:spacing w:before="1080" w:after="600" w:line="240" w:lineRule="auto"/>
      <w:ind w:left="357"/>
    </w:pPr>
    <w:rPr>
      <w:rFonts w:eastAsia="Times New Roman"/>
      <w:b/>
      <w:sz w:val="40"/>
      <w:lang w:eastAsia="tr-TR"/>
    </w:rPr>
  </w:style>
  <w:style w:type="paragraph" w:styleId="ListeParagraf">
    <w:name w:val="List Paragraph"/>
    <w:basedOn w:val="Normal"/>
    <w:uiPriority w:val="34"/>
    <w:qFormat/>
    <w:rsid w:val="000C72A2"/>
    <w:pPr>
      <w:ind w:left="708"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473536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473536"/>
    <w:rPr>
      <w:lang w:eastAsia="en-US"/>
    </w:rPr>
  </w:style>
  <w:style w:type="character" w:styleId="DipnotBavurusu">
    <w:name w:val="footnote reference"/>
    <w:uiPriority w:val="99"/>
    <w:semiHidden/>
    <w:unhideWhenUsed/>
    <w:rsid w:val="00473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asaustu\ORTA%20ANADOLU%20KALKINMA%20AJANSI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48907-64D2-465C-A5D0-1D5E35C6E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ORTA ANADOLU KALKINMA AJANSI.dotx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Hande Inan</dc:creator>
  <cp:keywords/>
  <cp:lastModifiedBy>Serdar ARSLAN</cp:lastModifiedBy>
  <cp:revision>2</cp:revision>
  <dcterms:created xsi:type="dcterms:W3CDTF">2024-07-26T06:04:00Z</dcterms:created>
  <dcterms:modified xsi:type="dcterms:W3CDTF">2024-07-26T06:04:00Z</dcterms:modified>
</cp:coreProperties>
</file>